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9D" w:rsidRDefault="00FD239D" w:rsidP="00FE5462">
      <w:pPr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  <w:u w:val="single"/>
        </w:rPr>
        <w:t>Корректировка программы на период обучения с применением дистанционных образовательных технологий</w:t>
      </w:r>
    </w:p>
    <w:p w:rsidR="00FD239D" w:rsidRPr="00501F72" w:rsidRDefault="00FD239D" w:rsidP="00FE546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01F72">
        <w:rPr>
          <w:rFonts w:ascii="Times New Roman" w:hAnsi="Times New Roman"/>
          <w:b/>
          <w:sz w:val="28"/>
          <w:szCs w:val="28"/>
          <w:u w:val="single"/>
        </w:rPr>
        <w:t xml:space="preserve">на период с </w:t>
      </w:r>
      <w:r>
        <w:rPr>
          <w:rFonts w:ascii="Times New Roman" w:hAnsi="Times New Roman"/>
          <w:b/>
          <w:sz w:val="28"/>
          <w:szCs w:val="28"/>
          <w:u w:val="single"/>
        </w:rPr>
        <w:t>6 апреля</w:t>
      </w:r>
      <w:r w:rsidRPr="00501F72">
        <w:rPr>
          <w:rFonts w:ascii="Times New Roman" w:hAnsi="Times New Roman"/>
          <w:b/>
          <w:sz w:val="28"/>
          <w:szCs w:val="28"/>
          <w:u w:val="single"/>
        </w:rPr>
        <w:t xml:space="preserve"> по 12 апреля</w:t>
      </w:r>
    </w:p>
    <w:p w:rsidR="00FD239D" w:rsidRDefault="00FD239D" w:rsidP="00FE5462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Ф.И.О. учителя: </w:t>
      </w:r>
      <w:r>
        <w:rPr>
          <w:rFonts w:ascii="Times New Roman" w:hAnsi="Times New Roman"/>
          <w:sz w:val="28"/>
          <w:szCs w:val="28"/>
          <w:u w:val="single"/>
        </w:rPr>
        <w:t>Сергеева Е. С.</w:t>
      </w:r>
    </w:p>
    <w:p w:rsidR="00FD239D" w:rsidRDefault="00FD239D" w:rsidP="00FE5462">
      <w:pPr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</w:rPr>
        <w:t>Учебный предмет: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английский язык</w:t>
      </w:r>
    </w:p>
    <w:p w:rsidR="00FD239D" w:rsidRDefault="00FD239D" w:rsidP="00FE5462">
      <w:pPr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</w:rPr>
        <w:t xml:space="preserve">Класс: 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Pr="00501F72">
        <w:rPr>
          <w:rFonts w:ascii="Times New Roman" w:hAnsi="Times New Roman"/>
          <w:sz w:val="28"/>
          <w:szCs w:val="28"/>
          <w:u w:val="single"/>
        </w:rPr>
        <w:t>А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97"/>
        <w:gridCol w:w="2672"/>
        <w:gridCol w:w="2410"/>
        <w:gridCol w:w="3675"/>
        <w:gridCol w:w="2029"/>
        <w:gridCol w:w="1996"/>
        <w:gridCol w:w="1656"/>
      </w:tblGrid>
      <w:tr w:rsidR="00FD239D" w:rsidRPr="00B341CB" w:rsidTr="00B341CB">
        <w:tc>
          <w:tcPr>
            <w:tcW w:w="1297" w:type="dxa"/>
          </w:tcPr>
          <w:p w:rsidR="00FD239D" w:rsidRPr="00B341CB" w:rsidRDefault="00FD239D" w:rsidP="00B341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41C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72" w:type="dxa"/>
          </w:tcPr>
          <w:p w:rsidR="00FD239D" w:rsidRPr="00B341CB" w:rsidRDefault="00FD239D" w:rsidP="00B341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41C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</w:tcPr>
          <w:p w:rsidR="00FD239D" w:rsidRPr="00B341CB" w:rsidRDefault="00FD239D" w:rsidP="00B341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41CB">
              <w:rPr>
                <w:rFonts w:ascii="Times New Roman" w:hAnsi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3675" w:type="dxa"/>
          </w:tcPr>
          <w:p w:rsidR="00FD239D" w:rsidRPr="00B341CB" w:rsidRDefault="00FD239D" w:rsidP="00B341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41CB">
              <w:rPr>
                <w:rFonts w:ascii="Times New Roman" w:hAnsi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029" w:type="dxa"/>
          </w:tcPr>
          <w:p w:rsidR="00FD239D" w:rsidRPr="00B341CB" w:rsidRDefault="00FD239D" w:rsidP="00B341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41CB">
              <w:rPr>
                <w:rFonts w:ascii="Times New Roman" w:hAnsi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1996" w:type="dxa"/>
          </w:tcPr>
          <w:p w:rsidR="00FD239D" w:rsidRPr="00B341CB" w:rsidRDefault="00FD239D" w:rsidP="00B341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41CB">
              <w:rPr>
                <w:rFonts w:ascii="Times New Roman" w:hAnsi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656" w:type="dxa"/>
          </w:tcPr>
          <w:p w:rsidR="00FD239D" w:rsidRPr="00B341CB" w:rsidRDefault="00FD239D" w:rsidP="00B341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41CB">
              <w:rPr>
                <w:rFonts w:ascii="Times New Roman" w:hAnsi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FD239D" w:rsidRPr="00B341CB" w:rsidTr="00B341CB">
        <w:tc>
          <w:tcPr>
            <w:tcW w:w="1297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2672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Обобщение информации о формах прошедшего простого времени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Знакомство с биографией Билла Гейтса.</w:t>
            </w:r>
          </w:p>
        </w:tc>
        <w:tc>
          <w:tcPr>
            <w:tcW w:w="2410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Дистанционный урок( ЯКласс),Самостоятельная работа учащихся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Учебник стр.49(см.презентация),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карточка 1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Учебник стр.52-53№27,30,28 ответы на вопросы  письменно</w:t>
            </w:r>
          </w:p>
        </w:tc>
        <w:tc>
          <w:tcPr>
            <w:tcW w:w="2029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 xml:space="preserve">Фотография  задания 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ses</w:t>
            </w:r>
            <w:r w:rsidRPr="00B341CB">
              <w:rPr>
                <w:rFonts w:ascii="Times New Roman" w:hAnsi="Times New Roman"/>
                <w:sz w:val="24"/>
                <w:szCs w:val="24"/>
              </w:rPr>
              <w:t>04@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B341CB">
              <w:rPr>
                <w:rFonts w:ascii="Times New Roman" w:hAnsi="Times New Roman"/>
                <w:sz w:val="24"/>
                <w:szCs w:val="24"/>
              </w:rPr>
              <w:t>.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996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08.04.2020 до 21.00</w:t>
            </w:r>
          </w:p>
        </w:tc>
        <w:tc>
          <w:tcPr>
            <w:tcW w:w="1656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Фронтальная, оценка за содержание</w:t>
            </w:r>
          </w:p>
        </w:tc>
      </w:tr>
      <w:tr w:rsidR="00FD239D" w:rsidRPr="00B341CB" w:rsidTr="00B341CB">
        <w:tc>
          <w:tcPr>
            <w:tcW w:w="1297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2672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Отрабатывание изученных речевых образцов, правильного называние дат и месяца, интонации специального вопроса и утвердительного предложения.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Раздел 14: «Мир компьютеров» Отрабатывание узнавания и понимания форм пассивного залога.</w:t>
            </w:r>
          </w:p>
        </w:tc>
        <w:tc>
          <w:tcPr>
            <w:tcW w:w="2410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Дистанционный урок( ЯКласс),Самостоятельная работа учащихся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Lecta</w:t>
            </w:r>
            <w:r w:rsidRPr="00B341CB">
              <w:rPr>
                <w:rFonts w:ascii="Times New Roman" w:hAnsi="Times New Roman"/>
                <w:sz w:val="24"/>
                <w:szCs w:val="24"/>
              </w:rPr>
              <w:t>(аудио),</w:t>
            </w:r>
          </w:p>
        </w:tc>
        <w:tc>
          <w:tcPr>
            <w:tcW w:w="3675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Учебник стр.50№ 22, стр.46№8,9(аудио)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Учебник стр.54-55 №1,2чтение,прослушивание и перевод, ответы на вопросы, карточка 3</w:t>
            </w:r>
          </w:p>
        </w:tc>
        <w:tc>
          <w:tcPr>
            <w:tcW w:w="2029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 xml:space="preserve">Фотография  задания 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ses</w:t>
            </w:r>
            <w:r w:rsidRPr="00B341CB">
              <w:rPr>
                <w:rFonts w:ascii="Times New Roman" w:hAnsi="Times New Roman"/>
                <w:sz w:val="24"/>
                <w:szCs w:val="24"/>
              </w:rPr>
              <w:t>04@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B341CB">
              <w:rPr>
                <w:rFonts w:ascii="Times New Roman" w:hAnsi="Times New Roman"/>
                <w:sz w:val="24"/>
                <w:szCs w:val="24"/>
              </w:rPr>
              <w:t>.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996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10.04.2020 до 21.00</w:t>
            </w:r>
          </w:p>
        </w:tc>
        <w:tc>
          <w:tcPr>
            <w:tcW w:w="1656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оценка за содержание</w:t>
            </w:r>
          </w:p>
        </w:tc>
      </w:tr>
      <w:tr w:rsidR="00FD239D" w:rsidRPr="00B341CB" w:rsidTr="00B341CB">
        <w:tc>
          <w:tcPr>
            <w:tcW w:w="1297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2672" w:type="dxa"/>
          </w:tcPr>
          <w:p w:rsidR="00FD239D" w:rsidRPr="00B341CB" w:rsidRDefault="00FD239D" w:rsidP="00B341CB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Знакомство с работой  Артура Конан Дойля.</w:t>
            </w:r>
          </w:p>
          <w:p w:rsidR="00FD239D" w:rsidRPr="00B341CB" w:rsidRDefault="00FD239D" w:rsidP="00B341CB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Отрабатывание употребление форм пассивного залога.</w:t>
            </w:r>
          </w:p>
        </w:tc>
        <w:tc>
          <w:tcPr>
            <w:tcW w:w="2410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Дистанционный урок ЯКласс Самостоятельная работа учащихся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Учебник стр.51№24 чтение, написать план текста, карточка 2</w:t>
            </w:r>
          </w:p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Учебник стр.54-55№3(см.презентация 4,5(письменно),Карточка 4</w:t>
            </w:r>
          </w:p>
        </w:tc>
        <w:tc>
          <w:tcPr>
            <w:tcW w:w="2029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 xml:space="preserve">Фотография  задания 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ses</w:t>
            </w:r>
            <w:r w:rsidRPr="00B341CB">
              <w:rPr>
                <w:rFonts w:ascii="Times New Roman" w:hAnsi="Times New Roman"/>
                <w:sz w:val="24"/>
                <w:szCs w:val="24"/>
              </w:rPr>
              <w:t>04@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B341CB">
              <w:rPr>
                <w:rFonts w:ascii="Times New Roman" w:hAnsi="Times New Roman"/>
                <w:sz w:val="24"/>
                <w:szCs w:val="24"/>
              </w:rPr>
              <w:t>.</w:t>
            </w:r>
            <w:r w:rsidRPr="00B341C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996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12.04.2020 до 18.00</w:t>
            </w:r>
          </w:p>
        </w:tc>
        <w:tc>
          <w:tcPr>
            <w:tcW w:w="1656" w:type="dxa"/>
          </w:tcPr>
          <w:p w:rsidR="00FD239D" w:rsidRPr="00B341CB" w:rsidRDefault="00FD239D" w:rsidP="00B341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1CB">
              <w:rPr>
                <w:rFonts w:ascii="Times New Roman" w:hAnsi="Times New Roman"/>
                <w:sz w:val="24"/>
                <w:szCs w:val="24"/>
              </w:rPr>
              <w:t>Фронтальная, оценка за содержание</w:t>
            </w:r>
          </w:p>
        </w:tc>
      </w:tr>
    </w:tbl>
    <w:p w:rsidR="00FD239D" w:rsidRDefault="00FD239D"/>
    <w:sectPr w:rsidR="00FD239D" w:rsidSect="00FA523D">
      <w:pgSz w:w="16838" w:h="11906" w:orient="landscape"/>
      <w:pgMar w:top="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462"/>
    <w:rsid w:val="00125B1C"/>
    <w:rsid w:val="003B386C"/>
    <w:rsid w:val="00501F72"/>
    <w:rsid w:val="00687193"/>
    <w:rsid w:val="006A7B94"/>
    <w:rsid w:val="007A5988"/>
    <w:rsid w:val="00907FA7"/>
    <w:rsid w:val="009D6724"/>
    <w:rsid w:val="00B341CB"/>
    <w:rsid w:val="00CE2BF7"/>
    <w:rsid w:val="00FA523D"/>
    <w:rsid w:val="00FD239D"/>
    <w:rsid w:val="00FE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4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54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244</Words>
  <Characters>1395</Characters>
  <Application>Microsoft Office Outlook</Application>
  <DocSecurity>0</DocSecurity>
  <Lines>0</Lines>
  <Paragraphs>0</Paragraphs>
  <ScaleCrop>false</ScaleCrop>
  <Company>OEM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Катя иВова</dc:creator>
  <cp:keywords/>
  <dc:description/>
  <cp:lastModifiedBy>bio210</cp:lastModifiedBy>
  <cp:revision>2</cp:revision>
  <dcterms:created xsi:type="dcterms:W3CDTF">2020-03-28T08:43:00Z</dcterms:created>
  <dcterms:modified xsi:type="dcterms:W3CDTF">2020-03-29T17:38:00Z</dcterms:modified>
</cp:coreProperties>
</file>